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A0118" w14:textId="4FDC3B0D" w:rsidR="005E0979" w:rsidRPr="009A12C3" w:rsidRDefault="005E0979" w:rsidP="005E0979">
      <w:pPr>
        <w:pStyle w:val="ZRIKop"/>
        <w:numPr>
          <w:ilvl w:val="0"/>
          <w:numId w:val="0"/>
        </w:numPr>
      </w:pPr>
      <w:bookmarkStart w:id="0" w:name="_Toc485732829"/>
      <w:bookmarkStart w:id="1" w:name="_Toc164436347"/>
      <w:r w:rsidRPr="009A12C3">
        <w:t xml:space="preserve">Bijlage </w:t>
      </w:r>
      <w:r w:rsidR="00107077">
        <w:t>3</w:t>
      </w:r>
      <w:r w:rsidRPr="009A12C3">
        <w:t>: Model projectgegevens</w:t>
      </w:r>
      <w:bookmarkEnd w:id="0"/>
      <w:bookmarkEnd w:id="1"/>
    </w:p>
    <w:p w14:paraId="0F68CBE4" w14:textId="77777777" w:rsidR="005E0979" w:rsidRPr="009A12C3" w:rsidRDefault="005E0979" w:rsidP="005E0979"/>
    <w:p w14:paraId="426298F5" w14:textId="77777777" w:rsidR="005E0979" w:rsidRPr="009A12C3" w:rsidRDefault="005E0979" w:rsidP="005E0979">
      <w:r w:rsidRPr="009A12C3">
        <w:t>Onderstaand model bevat de verplicht in te dienen projectgegevens van een in te dienen referentie. Gebruik van het model als zodanig is facultatief.</w:t>
      </w:r>
    </w:p>
    <w:p w14:paraId="5B92D282" w14:textId="77777777" w:rsidR="005E0979" w:rsidRPr="009A12C3" w:rsidRDefault="005E0979" w:rsidP="005E097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E0979" w:rsidRPr="009A12C3" w14:paraId="207051FA" w14:textId="77777777" w:rsidTr="0063152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AA2A776" w14:textId="77777777" w:rsidR="005E0979" w:rsidRPr="009A12C3" w:rsidRDefault="005E0979" w:rsidP="00631527">
            <w:r w:rsidRPr="009A12C3">
              <w:t>Naam project:</w:t>
            </w:r>
          </w:p>
        </w:tc>
        <w:tc>
          <w:tcPr>
            <w:tcW w:w="7533" w:type="dxa"/>
            <w:gridSpan w:val="2"/>
          </w:tcPr>
          <w:p w14:paraId="3CFF125D" w14:textId="77777777" w:rsidR="005E0979" w:rsidRPr="009A12C3" w:rsidRDefault="005E0979" w:rsidP="00631527"/>
        </w:tc>
      </w:tr>
      <w:tr w:rsidR="005E0979" w:rsidRPr="009A12C3" w14:paraId="5E04F943" w14:textId="77777777" w:rsidTr="0063152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005B5A5" w14:textId="77777777" w:rsidR="005E0979" w:rsidRPr="009A12C3" w:rsidRDefault="005E0979" w:rsidP="00631527">
            <w:r w:rsidRPr="009A12C3">
              <w:t xml:space="preserve">Plaats project: </w:t>
            </w:r>
          </w:p>
        </w:tc>
        <w:tc>
          <w:tcPr>
            <w:tcW w:w="7533" w:type="dxa"/>
            <w:gridSpan w:val="2"/>
          </w:tcPr>
          <w:p w14:paraId="46163BE7" w14:textId="77777777" w:rsidR="005E0979" w:rsidRPr="009A12C3" w:rsidRDefault="005E0979" w:rsidP="00631527"/>
        </w:tc>
      </w:tr>
      <w:tr w:rsidR="005E0979" w:rsidRPr="009A12C3" w14:paraId="7914AF78" w14:textId="77777777" w:rsidTr="0063152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B7234" w14:textId="77777777" w:rsidR="005E0979" w:rsidRPr="009A12C3" w:rsidRDefault="005E0979" w:rsidP="00631527">
            <w:r w:rsidRPr="009A12C3">
              <w:t>Omvang (</w:t>
            </w:r>
            <w:proofErr w:type="spellStart"/>
            <w:r w:rsidRPr="009A12C3">
              <w:t>bvo</w:t>
            </w:r>
            <w:proofErr w:type="spellEnd"/>
            <w:r w:rsidRPr="009A12C3">
              <w:t xml:space="preserve">) </w:t>
            </w:r>
          </w:p>
        </w:tc>
        <w:tc>
          <w:tcPr>
            <w:tcW w:w="7533" w:type="dxa"/>
            <w:gridSpan w:val="2"/>
          </w:tcPr>
          <w:p w14:paraId="20B92031" w14:textId="77777777" w:rsidR="005E0979" w:rsidRPr="009A12C3" w:rsidRDefault="005E0979" w:rsidP="00631527">
            <w:pPr>
              <w:jc w:val="right"/>
              <w:rPr>
                <w:b/>
              </w:rPr>
            </w:pPr>
            <w:r w:rsidRPr="009A12C3">
              <w:t>m</w:t>
            </w:r>
            <w:r w:rsidRPr="009A12C3">
              <w:rPr>
                <w:vertAlign w:val="superscript"/>
              </w:rPr>
              <w:t>2</w:t>
            </w:r>
          </w:p>
        </w:tc>
      </w:tr>
      <w:tr w:rsidR="005E0979" w:rsidRPr="009A12C3" w14:paraId="4F39A542" w14:textId="77777777" w:rsidTr="0063152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99C8D39" w14:textId="77777777" w:rsidR="005E0979" w:rsidRPr="009A12C3" w:rsidRDefault="005E0979" w:rsidP="00631527">
            <w:r w:rsidRPr="009A12C3"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75E29CA5" w14:textId="77777777" w:rsidR="005E0979" w:rsidRPr="009A12C3" w:rsidRDefault="005E0979" w:rsidP="00631527">
            <w:r w:rsidRPr="009A12C3"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11A05716" w14:textId="77777777" w:rsidR="005E0979" w:rsidRPr="009A12C3" w:rsidRDefault="005E0979" w:rsidP="00631527">
            <w:pPr>
              <w:jc w:val="right"/>
            </w:pPr>
            <w:r w:rsidRPr="009A12C3">
              <w:t>exclusief btw</w:t>
            </w:r>
          </w:p>
        </w:tc>
      </w:tr>
      <w:tr w:rsidR="005E0979" w:rsidRPr="009A12C3" w14:paraId="2ED01D38" w14:textId="77777777" w:rsidTr="0063152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85ACA4" w14:textId="77777777" w:rsidR="005E0979" w:rsidRPr="009A12C3" w:rsidRDefault="005E0979" w:rsidP="00631527">
            <w:r w:rsidRPr="009A12C3">
              <w:t>Ontwerpperiode:</w:t>
            </w:r>
          </w:p>
        </w:tc>
        <w:tc>
          <w:tcPr>
            <w:tcW w:w="7533" w:type="dxa"/>
            <w:gridSpan w:val="2"/>
          </w:tcPr>
          <w:p w14:paraId="303CFD59" w14:textId="77777777" w:rsidR="005E0979" w:rsidRPr="009A12C3" w:rsidRDefault="005E0979" w:rsidP="00631527"/>
        </w:tc>
      </w:tr>
      <w:tr w:rsidR="005E0979" w:rsidRPr="009A12C3" w14:paraId="55450469" w14:textId="77777777" w:rsidTr="0063152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0FDB7AD" w14:textId="77777777" w:rsidR="005E0979" w:rsidRPr="009A12C3" w:rsidRDefault="005E0979" w:rsidP="00631527">
            <w:r w:rsidRPr="009A12C3">
              <w:t>Realisatieperiode:</w:t>
            </w:r>
          </w:p>
        </w:tc>
        <w:tc>
          <w:tcPr>
            <w:tcW w:w="7533" w:type="dxa"/>
            <w:gridSpan w:val="2"/>
          </w:tcPr>
          <w:p w14:paraId="207C2285" w14:textId="77777777" w:rsidR="005E0979" w:rsidRPr="009A12C3" w:rsidRDefault="005E0979" w:rsidP="00631527">
            <w:pPr>
              <w:rPr>
                <w:i/>
              </w:rPr>
            </w:pPr>
          </w:p>
        </w:tc>
      </w:tr>
      <w:tr w:rsidR="005E0979" w:rsidRPr="009A12C3" w14:paraId="0C0FB40A" w14:textId="77777777" w:rsidTr="0063152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3C7090C" w14:textId="77777777" w:rsidR="005E0979" w:rsidRPr="009A12C3" w:rsidRDefault="005E0979" w:rsidP="00631527">
            <w:r w:rsidRPr="009A12C3">
              <w:t>Naam opdrachtnemer:</w:t>
            </w:r>
          </w:p>
        </w:tc>
        <w:tc>
          <w:tcPr>
            <w:tcW w:w="7533" w:type="dxa"/>
            <w:gridSpan w:val="2"/>
          </w:tcPr>
          <w:p w14:paraId="15B2EBE0" w14:textId="77777777" w:rsidR="005E0979" w:rsidRPr="009A12C3" w:rsidRDefault="005E0979" w:rsidP="00631527"/>
        </w:tc>
      </w:tr>
      <w:tr w:rsidR="005E0979" w:rsidRPr="009A12C3" w14:paraId="578F6AA8" w14:textId="77777777" w:rsidTr="0063152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17A97EF" w14:textId="77777777" w:rsidR="005E0979" w:rsidRPr="009A12C3" w:rsidRDefault="005E0979" w:rsidP="00631527">
            <w:r w:rsidRPr="009A12C3">
              <w:t>Naam opdrachtgever:</w:t>
            </w:r>
          </w:p>
        </w:tc>
        <w:tc>
          <w:tcPr>
            <w:tcW w:w="7533" w:type="dxa"/>
            <w:gridSpan w:val="2"/>
          </w:tcPr>
          <w:p w14:paraId="67237D6B" w14:textId="77777777" w:rsidR="005E0979" w:rsidRPr="009A12C3" w:rsidRDefault="005E0979" w:rsidP="00631527"/>
        </w:tc>
      </w:tr>
      <w:tr w:rsidR="005E0979" w:rsidRPr="009A12C3" w14:paraId="403F49E6" w14:textId="77777777" w:rsidTr="00631527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3FB8161" w14:textId="77777777" w:rsidR="005E0979" w:rsidRPr="009A12C3" w:rsidRDefault="005E0979" w:rsidP="00631527">
            <w:r w:rsidRPr="009A12C3"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529F319E" w14:textId="77777777" w:rsidR="005E0979" w:rsidRPr="009A12C3" w:rsidRDefault="005E0979" w:rsidP="00631527"/>
        </w:tc>
      </w:tr>
      <w:tr w:rsidR="005E0979" w:rsidRPr="009A12C3" w14:paraId="145D4CD0" w14:textId="77777777" w:rsidTr="00631527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702CBAE" w14:textId="77777777" w:rsidR="005E0979" w:rsidRPr="009A12C3" w:rsidRDefault="005E0979" w:rsidP="00631527"/>
          <w:p w14:paraId="214CA4DC" w14:textId="77777777" w:rsidR="005E0979" w:rsidRPr="009A12C3" w:rsidRDefault="005E0979" w:rsidP="00631527">
            <w:r w:rsidRPr="009A12C3">
              <w:t>Beknopte beschrijving:</w:t>
            </w:r>
          </w:p>
        </w:tc>
      </w:tr>
      <w:tr w:rsidR="005E0979" w:rsidRPr="009A12C3" w14:paraId="248BDD54" w14:textId="77777777" w:rsidTr="00631527">
        <w:tc>
          <w:tcPr>
            <w:tcW w:w="9905" w:type="dxa"/>
            <w:gridSpan w:val="3"/>
          </w:tcPr>
          <w:p w14:paraId="5A588693" w14:textId="77777777" w:rsidR="005E0979" w:rsidRPr="009A12C3" w:rsidRDefault="005E0979" w:rsidP="00631527"/>
          <w:p w14:paraId="112FAC64" w14:textId="77777777" w:rsidR="005E0979" w:rsidRPr="009A12C3" w:rsidRDefault="005E0979" w:rsidP="00631527"/>
          <w:p w14:paraId="6CF53CE3" w14:textId="77777777" w:rsidR="005E0979" w:rsidRPr="009A12C3" w:rsidRDefault="005E0979" w:rsidP="00631527"/>
          <w:p w14:paraId="172DB206" w14:textId="77777777" w:rsidR="005E0979" w:rsidRPr="009A12C3" w:rsidRDefault="005E0979" w:rsidP="00631527"/>
          <w:p w14:paraId="4F1356D6" w14:textId="77777777" w:rsidR="005E0979" w:rsidRPr="009A12C3" w:rsidRDefault="005E0979" w:rsidP="00631527"/>
          <w:p w14:paraId="33F73499" w14:textId="77777777" w:rsidR="005E0979" w:rsidRPr="009A12C3" w:rsidRDefault="005E0979" w:rsidP="00631527"/>
          <w:p w14:paraId="2DA997CB" w14:textId="77777777" w:rsidR="005E0979" w:rsidRPr="009A12C3" w:rsidRDefault="005E0979" w:rsidP="00631527"/>
          <w:p w14:paraId="5E3101CA" w14:textId="77777777" w:rsidR="005E0979" w:rsidRPr="009A12C3" w:rsidRDefault="005E0979" w:rsidP="00631527"/>
          <w:p w14:paraId="191E8152" w14:textId="77777777" w:rsidR="005E0979" w:rsidRPr="009A12C3" w:rsidRDefault="005E0979" w:rsidP="00631527"/>
          <w:p w14:paraId="4253DF96" w14:textId="77777777" w:rsidR="005E0979" w:rsidRPr="009A12C3" w:rsidRDefault="005E0979" w:rsidP="00631527"/>
          <w:p w14:paraId="26B54B32" w14:textId="77777777" w:rsidR="005E0979" w:rsidRPr="009A12C3" w:rsidRDefault="005E0979" w:rsidP="00631527"/>
          <w:p w14:paraId="14127E81" w14:textId="77777777" w:rsidR="005E0979" w:rsidRPr="009A12C3" w:rsidRDefault="005E0979" w:rsidP="00631527"/>
        </w:tc>
      </w:tr>
      <w:tr w:rsidR="005E0979" w:rsidRPr="009A12C3" w14:paraId="7F6FE3D9" w14:textId="77777777" w:rsidTr="00631527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4B6976A" w14:textId="77777777" w:rsidR="005E0979" w:rsidRPr="009A12C3" w:rsidRDefault="005E0979" w:rsidP="00631527"/>
          <w:p w14:paraId="0BDB8452" w14:textId="77777777" w:rsidR="005E0979" w:rsidRPr="009A12C3" w:rsidRDefault="005E0979" w:rsidP="00631527">
            <w:r w:rsidRPr="009A12C3">
              <w:t>Beschrijving rol gegadigde als opdrachtnemer bij de referentie</w:t>
            </w:r>
            <w:r w:rsidRPr="009A12C3">
              <w:rPr>
                <w:rStyle w:val="Voetnootmarkering"/>
              </w:rPr>
              <w:footnoteReference w:id="1"/>
            </w:r>
            <w:r w:rsidRPr="009A12C3">
              <w:t>: (bij uitvoering in combinatie het eigen aandeel)</w:t>
            </w:r>
          </w:p>
        </w:tc>
      </w:tr>
      <w:tr w:rsidR="005E0979" w:rsidRPr="009A12C3" w14:paraId="67AFC102" w14:textId="77777777" w:rsidTr="00631527">
        <w:tc>
          <w:tcPr>
            <w:tcW w:w="9905" w:type="dxa"/>
            <w:gridSpan w:val="3"/>
          </w:tcPr>
          <w:p w14:paraId="02850687" w14:textId="77777777" w:rsidR="005E0979" w:rsidRPr="009A12C3" w:rsidRDefault="005E0979" w:rsidP="00631527"/>
          <w:p w14:paraId="445824E9" w14:textId="77777777" w:rsidR="005E0979" w:rsidRPr="009A12C3" w:rsidRDefault="005E0979" w:rsidP="00631527"/>
          <w:p w14:paraId="048CDD83" w14:textId="77777777" w:rsidR="005E0979" w:rsidRPr="009A12C3" w:rsidRDefault="005E0979" w:rsidP="00631527"/>
          <w:p w14:paraId="2B1A8D0F" w14:textId="77777777" w:rsidR="005E0979" w:rsidRPr="009A12C3" w:rsidRDefault="005E0979" w:rsidP="00631527"/>
          <w:p w14:paraId="34A24135" w14:textId="77777777" w:rsidR="005E0979" w:rsidRPr="009A12C3" w:rsidRDefault="005E0979" w:rsidP="00631527"/>
          <w:p w14:paraId="4FAC500A" w14:textId="77777777" w:rsidR="005E0979" w:rsidRPr="009A12C3" w:rsidRDefault="005E0979" w:rsidP="00631527"/>
          <w:p w14:paraId="20877BE8" w14:textId="77777777" w:rsidR="005E0979" w:rsidRPr="009A12C3" w:rsidRDefault="005E0979" w:rsidP="00631527"/>
          <w:p w14:paraId="08A938D2" w14:textId="77777777" w:rsidR="005E0979" w:rsidRPr="009A12C3" w:rsidRDefault="005E0979" w:rsidP="00631527"/>
          <w:p w14:paraId="5EF572FB" w14:textId="77777777" w:rsidR="005E0979" w:rsidRPr="009A12C3" w:rsidRDefault="005E0979" w:rsidP="00631527"/>
          <w:p w14:paraId="0948E4D9" w14:textId="77777777" w:rsidR="005E0979" w:rsidRPr="009A12C3" w:rsidRDefault="005E0979" w:rsidP="00631527"/>
          <w:p w14:paraId="4C800E41" w14:textId="77777777" w:rsidR="005E0979" w:rsidRPr="009A12C3" w:rsidRDefault="005E0979" w:rsidP="00631527"/>
        </w:tc>
      </w:tr>
    </w:tbl>
    <w:p w14:paraId="5CB7EE48" w14:textId="77777777" w:rsidR="008D4CA2" w:rsidRPr="009A12C3" w:rsidRDefault="008D4CA2" w:rsidP="005A5469"/>
    <w:sectPr w:rsidR="008D4CA2" w:rsidRPr="009A12C3" w:rsidSect="001102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F76E9" w14:textId="77777777" w:rsidR="009A12C3" w:rsidRDefault="009A12C3">
      <w:r>
        <w:separator/>
      </w:r>
    </w:p>
  </w:endnote>
  <w:endnote w:type="continuationSeparator" w:id="0">
    <w:p w14:paraId="0FFFBF1D" w14:textId="77777777" w:rsidR="009A12C3" w:rsidRDefault="009A1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14ED8" w14:textId="77777777" w:rsidR="009A12C3" w:rsidRDefault="009A12C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2B5A3EC4" w:rsidR="009A12C3" w:rsidRPr="0023238C" w:rsidRDefault="009A12C3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353C6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2B5A3EC4" w:rsidR="009A12C3" w:rsidRPr="0023238C" w:rsidRDefault="009A12C3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A353C6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989CD" w14:textId="77777777" w:rsidR="009A12C3" w:rsidRDefault="009A12C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244EB64A" w:rsidR="009A12C3" w:rsidRPr="0023238C" w:rsidRDefault="009A12C3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353C6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244EB64A" w:rsidR="009A12C3" w:rsidRPr="0023238C" w:rsidRDefault="009A12C3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A353C6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47568" w14:textId="77777777" w:rsidR="009A12C3" w:rsidRDefault="009A12C3">
      <w:r>
        <w:separator/>
      </w:r>
    </w:p>
  </w:footnote>
  <w:footnote w:type="continuationSeparator" w:id="0">
    <w:p w14:paraId="3136B54E" w14:textId="77777777" w:rsidR="009A12C3" w:rsidRDefault="009A12C3">
      <w:r>
        <w:continuationSeparator/>
      </w:r>
    </w:p>
  </w:footnote>
  <w:footnote w:id="1">
    <w:p w14:paraId="0D28566B" w14:textId="77777777" w:rsidR="005E0979" w:rsidRPr="008B565C" w:rsidRDefault="005E0979" w:rsidP="005E097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9A12C3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9A12C3" w:rsidRPr="00415DC8" w:rsidRDefault="009A12C3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30466DC5" w:rsidR="009A12C3" w:rsidRPr="00BE6E41" w:rsidRDefault="009A12C3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9A12C3" w:rsidRPr="00415DC8" w:rsidRDefault="009A12C3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9A12C3" w:rsidRPr="00415DC8" w:rsidRDefault="009A12C3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9A12C3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9A12C3" w:rsidRPr="000F6A0D" w:rsidRDefault="009A12C3" w:rsidP="003402F9"/>
      </w:tc>
      <w:tc>
        <w:tcPr>
          <w:tcW w:w="2868" w:type="dxa"/>
          <w:shd w:val="clear" w:color="auto" w:fill="auto"/>
        </w:tcPr>
        <w:p w14:paraId="791FE7B3" w14:textId="7D4E14B7" w:rsidR="009A12C3" w:rsidRPr="002A1984" w:rsidRDefault="009A12C3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6C5A5675" w:rsidR="009A12C3" w:rsidRPr="002A1984" w:rsidRDefault="00AD0E06" w:rsidP="003402F9">
          <w:fldSimple w:instr="DOCPROPERTY  Title  \* MERGEFORMAT">
            <w:r w:rsidR="00A353C6">
              <w:t>ALO2401R001</w:t>
            </w:r>
          </w:fldSimple>
        </w:p>
      </w:tc>
      <w:tc>
        <w:tcPr>
          <w:tcW w:w="2622" w:type="dxa"/>
        </w:tcPr>
        <w:p w14:paraId="63B8A0B2" w14:textId="1BAA3C58" w:rsidR="009A12C3" w:rsidRPr="00AB57AB" w:rsidRDefault="009A12C3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F0035">
            <w:rPr>
              <w:noProof/>
            </w:rPr>
            <w:t>3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4F0035">
            <w:rPr>
              <w:noProof/>
            </w:rPr>
            <w:t>20</w:t>
          </w:r>
          <w:r>
            <w:rPr>
              <w:noProof/>
            </w:rPr>
            <w:fldChar w:fldCharType="end"/>
          </w:r>
        </w:p>
      </w:tc>
    </w:tr>
    <w:tr w:rsidR="009A12C3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9A12C3" w:rsidRPr="00415DC8" w:rsidRDefault="009A12C3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9A12C3" w:rsidRPr="00415DC8" w:rsidRDefault="009A12C3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9A12C3" w:rsidRPr="00415DC8" w:rsidRDefault="009A12C3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9A12C3" w:rsidRPr="00415DC8" w:rsidRDefault="009A12C3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9A12C3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9A12C3" w:rsidRPr="00415DC8" w:rsidRDefault="009A12C3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9A12C3" w:rsidRPr="00415DC8" w:rsidRDefault="009A12C3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52582D6F" w:rsidR="009A12C3" w:rsidRDefault="009A12C3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A353C6">
            <w:t>18-04-2024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9A12C3" w:rsidRPr="00415DC8" w:rsidRDefault="009A12C3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9A12C3" w:rsidRPr="0018200E" w:rsidRDefault="009A12C3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7669" w14:textId="77777777" w:rsidR="009A12C3" w:rsidRDefault="009A12C3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5BF2"/>
    <w:multiLevelType w:val="hybridMultilevel"/>
    <w:tmpl w:val="9348A110"/>
    <w:lvl w:ilvl="0" w:tplc="6B120AC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63563F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5677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52E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81E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BE8D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08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A436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CE14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" w15:restartNumberingAfterBreak="0">
    <w:nsid w:val="0A82562B"/>
    <w:multiLevelType w:val="multilevel"/>
    <w:tmpl w:val="5F26AA94"/>
    <w:numStyleLink w:val="ZRIOpsommingstekens"/>
  </w:abstractNum>
  <w:abstractNum w:abstractNumId="3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70AC5"/>
    <w:multiLevelType w:val="hybridMultilevel"/>
    <w:tmpl w:val="7F066578"/>
    <w:lvl w:ilvl="0" w:tplc="03369BA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49EB3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32DF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7A12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7E7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CC4B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2E6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263A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4A5D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AAC2D"/>
    <w:multiLevelType w:val="hybridMultilevel"/>
    <w:tmpl w:val="E60ACAC8"/>
    <w:lvl w:ilvl="0" w:tplc="DD4E95EE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7506DB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A652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67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827C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1C53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3201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C04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44B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1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2" w15:restartNumberingAfterBreak="0">
    <w:nsid w:val="22EB5989"/>
    <w:multiLevelType w:val="multilevel"/>
    <w:tmpl w:val="5F26AA94"/>
    <w:numStyleLink w:val="ZRIOpsommingstekens"/>
  </w:abstractNum>
  <w:abstractNum w:abstractNumId="13" w15:restartNumberingAfterBreak="0">
    <w:nsid w:val="23D7386F"/>
    <w:multiLevelType w:val="hybridMultilevel"/>
    <w:tmpl w:val="00E830C2"/>
    <w:lvl w:ilvl="0" w:tplc="03E836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B80DFC"/>
    <w:multiLevelType w:val="hybridMultilevel"/>
    <w:tmpl w:val="8FF887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31B21"/>
    <w:multiLevelType w:val="hybridMultilevel"/>
    <w:tmpl w:val="C7A4529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DA9430"/>
    <w:multiLevelType w:val="hybridMultilevel"/>
    <w:tmpl w:val="01E27B20"/>
    <w:lvl w:ilvl="0" w:tplc="0DBE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5696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2CE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F20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3693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345F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10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588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226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D03D3"/>
    <w:multiLevelType w:val="hybridMultilevel"/>
    <w:tmpl w:val="4D1212BC"/>
    <w:lvl w:ilvl="0" w:tplc="C40EE5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02AA38"/>
    <w:multiLevelType w:val="hybridMultilevel"/>
    <w:tmpl w:val="956E1B62"/>
    <w:lvl w:ilvl="0" w:tplc="C70CA690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6C86D3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AA11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9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EE9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DE39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DA0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0A09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FCD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8E2D7A"/>
    <w:multiLevelType w:val="hybridMultilevel"/>
    <w:tmpl w:val="E012D6D0"/>
    <w:lvl w:ilvl="0" w:tplc="82BCE8F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F985D1E"/>
    <w:multiLevelType w:val="hybridMultilevel"/>
    <w:tmpl w:val="306E650C"/>
    <w:lvl w:ilvl="0" w:tplc="F1C6E430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8D22FA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C085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0E9E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6AA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F06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BE1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3298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6870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71852"/>
    <w:multiLevelType w:val="multilevel"/>
    <w:tmpl w:val="5F26AA94"/>
    <w:numStyleLink w:val="ZRIOpsommingstekens"/>
  </w:abstractNum>
  <w:abstractNum w:abstractNumId="22" w15:restartNumberingAfterBreak="0">
    <w:nsid w:val="391922E8"/>
    <w:multiLevelType w:val="multilevel"/>
    <w:tmpl w:val="5F26AA94"/>
    <w:numStyleLink w:val="ZRIOpsommingstekens"/>
  </w:abstractNum>
  <w:abstractNum w:abstractNumId="23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CADF2"/>
    <w:multiLevelType w:val="hybridMultilevel"/>
    <w:tmpl w:val="76725A8A"/>
    <w:lvl w:ilvl="0" w:tplc="F0BC0BB6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B13AA8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1E0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24D7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66C2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BCE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38FC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48CD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60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42710"/>
    <w:multiLevelType w:val="multilevel"/>
    <w:tmpl w:val="5F26AA94"/>
    <w:numStyleLink w:val="ZRIOpsommingstekens"/>
  </w:abstractNum>
  <w:abstractNum w:abstractNumId="26" w15:restartNumberingAfterBreak="0">
    <w:nsid w:val="5037D383"/>
    <w:multiLevelType w:val="hybridMultilevel"/>
    <w:tmpl w:val="893AE4C2"/>
    <w:lvl w:ilvl="0" w:tplc="93E421A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F54623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82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1608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C8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083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43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CC5F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DE1F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9298B"/>
    <w:multiLevelType w:val="hybridMultilevel"/>
    <w:tmpl w:val="AB8A4D10"/>
    <w:lvl w:ilvl="0" w:tplc="EC90E52E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B854E5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606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946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024E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521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CCDA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C250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26F3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D17B5"/>
    <w:multiLevelType w:val="multilevel"/>
    <w:tmpl w:val="5B54FF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D44A35"/>
    <w:multiLevelType w:val="hybridMultilevel"/>
    <w:tmpl w:val="9AC6105E"/>
    <w:lvl w:ilvl="0" w:tplc="3E7EF2B0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132270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EC7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A820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A666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20A0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563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E2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5C0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1" w15:restartNumberingAfterBreak="0">
    <w:nsid w:val="5FDB743D"/>
    <w:multiLevelType w:val="hybridMultilevel"/>
    <w:tmpl w:val="E5A80248"/>
    <w:lvl w:ilvl="0" w:tplc="E41801D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53045B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B680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540C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CF2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E600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66B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D457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269D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5C0161"/>
    <w:multiLevelType w:val="hybridMultilevel"/>
    <w:tmpl w:val="163421B2"/>
    <w:lvl w:ilvl="0" w:tplc="03E83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D293C"/>
    <w:multiLevelType w:val="hybridMultilevel"/>
    <w:tmpl w:val="58701BDC"/>
    <w:lvl w:ilvl="0" w:tplc="03E83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74201"/>
    <w:multiLevelType w:val="multilevel"/>
    <w:tmpl w:val="5F26AA94"/>
    <w:numStyleLink w:val="ZRIOpsommingstekens"/>
  </w:abstractNum>
  <w:abstractNum w:abstractNumId="35" w15:restartNumberingAfterBreak="0">
    <w:nsid w:val="6AB4D9F9"/>
    <w:multiLevelType w:val="hybridMultilevel"/>
    <w:tmpl w:val="697418D6"/>
    <w:lvl w:ilvl="0" w:tplc="22CAE93E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24600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38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602F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01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2A4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B299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402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EC2F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7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8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9" w15:restartNumberingAfterBreak="0">
    <w:nsid w:val="72050A92"/>
    <w:multiLevelType w:val="hybridMultilevel"/>
    <w:tmpl w:val="43906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445DA"/>
    <w:multiLevelType w:val="hybridMultilevel"/>
    <w:tmpl w:val="2AEC2D54"/>
    <w:lvl w:ilvl="0" w:tplc="5B343ED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D846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F26F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BA1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878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9285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A3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B89C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F217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FB0D62"/>
    <w:multiLevelType w:val="hybridMultilevel"/>
    <w:tmpl w:val="5F26AA94"/>
    <w:numStyleLink w:val="ZRIOpsommingstekens"/>
  </w:abstractNum>
  <w:abstractNum w:abstractNumId="42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43" w15:restartNumberingAfterBreak="0">
    <w:nsid w:val="7F344C97"/>
    <w:multiLevelType w:val="hybridMultilevel"/>
    <w:tmpl w:val="33BC0F5E"/>
    <w:lvl w:ilvl="0" w:tplc="E15AD056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A4877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6CA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302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B05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E4E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1E55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C2E5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EE97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40E8C"/>
    <w:multiLevelType w:val="multilevel"/>
    <w:tmpl w:val="5F26AA94"/>
    <w:numStyleLink w:val="ZRIOpsommingstekens"/>
  </w:abstractNum>
  <w:num w:numId="1" w16cid:durableId="1891913862">
    <w:abstractNumId w:val="5"/>
  </w:num>
  <w:num w:numId="2" w16cid:durableId="1074816708">
    <w:abstractNumId w:val="16"/>
  </w:num>
  <w:num w:numId="3" w16cid:durableId="1119494585">
    <w:abstractNumId w:val="20"/>
  </w:num>
  <w:num w:numId="4" w16cid:durableId="1692144540">
    <w:abstractNumId w:val="18"/>
  </w:num>
  <w:num w:numId="5" w16cid:durableId="2072997295">
    <w:abstractNumId w:val="27"/>
  </w:num>
  <w:num w:numId="6" w16cid:durableId="886837004">
    <w:abstractNumId w:val="31"/>
  </w:num>
  <w:num w:numId="7" w16cid:durableId="899243610">
    <w:abstractNumId w:val="24"/>
  </w:num>
  <w:num w:numId="8" w16cid:durableId="1579750720">
    <w:abstractNumId w:val="0"/>
  </w:num>
  <w:num w:numId="9" w16cid:durableId="1882476624">
    <w:abstractNumId w:val="6"/>
  </w:num>
  <w:num w:numId="10" w16cid:durableId="1336685330">
    <w:abstractNumId w:val="29"/>
  </w:num>
  <w:num w:numId="11" w16cid:durableId="1718360164">
    <w:abstractNumId w:val="40"/>
  </w:num>
  <w:num w:numId="12" w16cid:durableId="2009405738">
    <w:abstractNumId w:val="43"/>
  </w:num>
  <w:num w:numId="13" w16cid:durableId="260842400">
    <w:abstractNumId w:val="35"/>
  </w:num>
  <w:num w:numId="14" w16cid:durableId="157230780">
    <w:abstractNumId w:val="26"/>
  </w:num>
  <w:num w:numId="15" w16cid:durableId="1230188182">
    <w:abstractNumId w:val="7"/>
  </w:num>
  <w:num w:numId="16" w16cid:durableId="1810128765">
    <w:abstractNumId w:val="10"/>
  </w:num>
  <w:num w:numId="17" w16cid:durableId="915820601">
    <w:abstractNumId w:val="7"/>
  </w:num>
  <w:num w:numId="18" w16cid:durableId="2017614973">
    <w:abstractNumId w:val="3"/>
  </w:num>
  <w:num w:numId="19" w16cid:durableId="657153734">
    <w:abstractNumId w:val="8"/>
  </w:num>
  <w:num w:numId="20" w16cid:durableId="309671129">
    <w:abstractNumId w:val="11"/>
  </w:num>
  <w:num w:numId="21" w16cid:durableId="82844983">
    <w:abstractNumId w:val="38"/>
  </w:num>
  <w:num w:numId="22" w16cid:durableId="12846687">
    <w:abstractNumId w:val="9"/>
  </w:num>
  <w:num w:numId="23" w16cid:durableId="1119489672">
    <w:abstractNumId w:val="30"/>
  </w:num>
  <w:num w:numId="24" w16cid:durableId="216474034">
    <w:abstractNumId w:val="36"/>
  </w:num>
  <w:num w:numId="25" w16cid:durableId="3673568">
    <w:abstractNumId w:val="37"/>
  </w:num>
  <w:num w:numId="26" w16cid:durableId="1021082673">
    <w:abstractNumId w:val="41"/>
  </w:num>
  <w:num w:numId="27" w16cid:durableId="322126438">
    <w:abstractNumId w:val="21"/>
  </w:num>
  <w:num w:numId="28" w16cid:durableId="1253389627">
    <w:abstractNumId w:val="42"/>
  </w:num>
  <w:num w:numId="29" w16cid:durableId="1629362063">
    <w:abstractNumId w:val="1"/>
  </w:num>
  <w:num w:numId="30" w16cid:durableId="72701910">
    <w:abstractNumId w:val="28"/>
  </w:num>
  <w:num w:numId="31" w16cid:durableId="819810454">
    <w:abstractNumId w:val="2"/>
  </w:num>
  <w:num w:numId="32" w16cid:durableId="75783050">
    <w:abstractNumId w:val="23"/>
  </w:num>
  <w:num w:numId="33" w16cid:durableId="633369501">
    <w:abstractNumId w:val="4"/>
  </w:num>
  <w:num w:numId="34" w16cid:durableId="1067537118">
    <w:abstractNumId w:val="7"/>
  </w:num>
  <w:num w:numId="35" w16cid:durableId="103114083">
    <w:abstractNumId w:val="7"/>
  </w:num>
  <w:num w:numId="36" w16cid:durableId="1965580534">
    <w:abstractNumId w:val="17"/>
  </w:num>
  <w:num w:numId="37" w16cid:durableId="1097940817">
    <w:abstractNumId w:val="14"/>
  </w:num>
  <w:num w:numId="38" w16cid:durableId="1353917947">
    <w:abstractNumId w:val="19"/>
  </w:num>
  <w:num w:numId="39" w16cid:durableId="1746301057">
    <w:abstractNumId w:val="39"/>
  </w:num>
  <w:num w:numId="40" w16cid:durableId="629094545">
    <w:abstractNumId w:val="33"/>
  </w:num>
  <w:num w:numId="41" w16cid:durableId="2103260095">
    <w:abstractNumId w:val="15"/>
  </w:num>
  <w:num w:numId="42" w16cid:durableId="780034671">
    <w:abstractNumId w:val="13"/>
  </w:num>
  <w:num w:numId="43" w16cid:durableId="1737969534">
    <w:abstractNumId w:val="32"/>
  </w:num>
  <w:num w:numId="44" w16cid:durableId="228349308">
    <w:abstractNumId w:val="22"/>
  </w:num>
  <w:num w:numId="45" w16cid:durableId="654649086">
    <w:abstractNumId w:val="12"/>
  </w:num>
  <w:num w:numId="46" w16cid:durableId="1737818991">
    <w:abstractNumId w:val="34"/>
  </w:num>
  <w:num w:numId="47" w16cid:durableId="1441490078">
    <w:abstractNumId w:val="25"/>
  </w:num>
  <w:num w:numId="48" w16cid:durableId="1034160431">
    <w:abstractNumId w:val="4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14B77"/>
    <w:rsid w:val="00021F86"/>
    <w:rsid w:val="00021FA4"/>
    <w:rsid w:val="000345BF"/>
    <w:rsid w:val="000432B1"/>
    <w:rsid w:val="000445E9"/>
    <w:rsid w:val="00046621"/>
    <w:rsid w:val="00047D7D"/>
    <w:rsid w:val="00047F1D"/>
    <w:rsid w:val="00051C01"/>
    <w:rsid w:val="0005645A"/>
    <w:rsid w:val="00064FD4"/>
    <w:rsid w:val="0007059A"/>
    <w:rsid w:val="00075E42"/>
    <w:rsid w:val="00084FF1"/>
    <w:rsid w:val="00090199"/>
    <w:rsid w:val="000A08F9"/>
    <w:rsid w:val="000A19D8"/>
    <w:rsid w:val="000A6E47"/>
    <w:rsid w:val="000B1267"/>
    <w:rsid w:val="000B2120"/>
    <w:rsid w:val="000C66EF"/>
    <w:rsid w:val="000D0F7F"/>
    <w:rsid w:val="000D5895"/>
    <w:rsid w:val="000E63DA"/>
    <w:rsid w:val="000F20D3"/>
    <w:rsid w:val="000F5663"/>
    <w:rsid w:val="000F6A0D"/>
    <w:rsid w:val="000F6A44"/>
    <w:rsid w:val="000F7932"/>
    <w:rsid w:val="00100449"/>
    <w:rsid w:val="00107077"/>
    <w:rsid w:val="0011027E"/>
    <w:rsid w:val="00111FAB"/>
    <w:rsid w:val="00115EC1"/>
    <w:rsid w:val="00124339"/>
    <w:rsid w:val="001250FB"/>
    <w:rsid w:val="001312C6"/>
    <w:rsid w:val="00132D43"/>
    <w:rsid w:val="0013486A"/>
    <w:rsid w:val="00140D56"/>
    <w:rsid w:val="00141DE3"/>
    <w:rsid w:val="00141EA7"/>
    <w:rsid w:val="00144720"/>
    <w:rsid w:val="00144E2F"/>
    <w:rsid w:val="0014577C"/>
    <w:rsid w:val="00147AF2"/>
    <w:rsid w:val="00147F70"/>
    <w:rsid w:val="00154F5C"/>
    <w:rsid w:val="0016214A"/>
    <w:rsid w:val="00162B6A"/>
    <w:rsid w:val="00173890"/>
    <w:rsid w:val="00174064"/>
    <w:rsid w:val="001818B3"/>
    <w:rsid w:val="0018200E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C0A3F"/>
    <w:rsid w:val="001C0EBB"/>
    <w:rsid w:val="001C13B0"/>
    <w:rsid w:val="001C754F"/>
    <w:rsid w:val="001C7986"/>
    <w:rsid w:val="001D0D8C"/>
    <w:rsid w:val="001D6842"/>
    <w:rsid w:val="001F77D1"/>
    <w:rsid w:val="00205692"/>
    <w:rsid w:val="00217471"/>
    <w:rsid w:val="00222A3E"/>
    <w:rsid w:val="0023238C"/>
    <w:rsid w:val="002366E8"/>
    <w:rsid w:val="00237E41"/>
    <w:rsid w:val="002412B7"/>
    <w:rsid w:val="00244EEF"/>
    <w:rsid w:val="00246A9E"/>
    <w:rsid w:val="0026094D"/>
    <w:rsid w:val="00262CEA"/>
    <w:rsid w:val="00270EB0"/>
    <w:rsid w:val="00284D0E"/>
    <w:rsid w:val="00287C7B"/>
    <w:rsid w:val="00292BEA"/>
    <w:rsid w:val="002A13D1"/>
    <w:rsid w:val="002A347B"/>
    <w:rsid w:val="002B200F"/>
    <w:rsid w:val="002B2976"/>
    <w:rsid w:val="002C05F1"/>
    <w:rsid w:val="002C1567"/>
    <w:rsid w:val="002C5F2A"/>
    <w:rsid w:val="002D08B8"/>
    <w:rsid w:val="002D2503"/>
    <w:rsid w:val="002E68B4"/>
    <w:rsid w:val="002E6D3F"/>
    <w:rsid w:val="002F13D9"/>
    <w:rsid w:val="002F565D"/>
    <w:rsid w:val="002F7D60"/>
    <w:rsid w:val="00302B40"/>
    <w:rsid w:val="00303EEE"/>
    <w:rsid w:val="0031563A"/>
    <w:rsid w:val="0032082B"/>
    <w:rsid w:val="00326044"/>
    <w:rsid w:val="00327020"/>
    <w:rsid w:val="00332C58"/>
    <w:rsid w:val="003402F9"/>
    <w:rsid w:val="0034044E"/>
    <w:rsid w:val="003557F8"/>
    <w:rsid w:val="003618C5"/>
    <w:rsid w:val="00363DDC"/>
    <w:rsid w:val="00371974"/>
    <w:rsid w:val="00377A86"/>
    <w:rsid w:val="00384BE2"/>
    <w:rsid w:val="00385113"/>
    <w:rsid w:val="00392646"/>
    <w:rsid w:val="003937EC"/>
    <w:rsid w:val="003A0D88"/>
    <w:rsid w:val="003A2940"/>
    <w:rsid w:val="003A5210"/>
    <w:rsid w:val="003A522E"/>
    <w:rsid w:val="003A5ED3"/>
    <w:rsid w:val="003A6FC2"/>
    <w:rsid w:val="003B0BDE"/>
    <w:rsid w:val="003C3305"/>
    <w:rsid w:val="003C344E"/>
    <w:rsid w:val="003D08F0"/>
    <w:rsid w:val="003D5EFB"/>
    <w:rsid w:val="003E1894"/>
    <w:rsid w:val="003F3294"/>
    <w:rsid w:val="003F67EB"/>
    <w:rsid w:val="00401E46"/>
    <w:rsid w:val="004056A5"/>
    <w:rsid w:val="0040715E"/>
    <w:rsid w:val="004126F8"/>
    <w:rsid w:val="00415DC8"/>
    <w:rsid w:val="0042084F"/>
    <w:rsid w:val="00425223"/>
    <w:rsid w:val="00425260"/>
    <w:rsid w:val="0042760B"/>
    <w:rsid w:val="00435A18"/>
    <w:rsid w:val="0044412D"/>
    <w:rsid w:val="00456F9D"/>
    <w:rsid w:val="0046509D"/>
    <w:rsid w:val="00466190"/>
    <w:rsid w:val="00472ED7"/>
    <w:rsid w:val="00473B3E"/>
    <w:rsid w:val="00474EF4"/>
    <w:rsid w:val="00485A01"/>
    <w:rsid w:val="00490730"/>
    <w:rsid w:val="004976DF"/>
    <w:rsid w:val="004A02BA"/>
    <w:rsid w:val="004A4DEB"/>
    <w:rsid w:val="004B579B"/>
    <w:rsid w:val="004B5AC1"/>
    <w:rsid w:val="004B715D"/>
    <w:rsid w:val="004C0382"/>
    <w:rsid w:val="004C03F7"/>
    <w:rsid w:val="004C60C2"/>
    <w:rsid w:val="004D54C7"/>
    <w:rsid w:val="004D7A00"/>
    <w:rsid w:val="004E047B"/>
    <w:rsid w:val="004E1F92"/>
    <w:rsid w:val="004E4CCF"/>
    <w:rsid w:val="004F0035"/>
    <w:rsid w:val="004F08BD"/>
    <w:rsid w:val="004F0A5A"/>
    <w:rsid w:val="004F1166"/>
    <w:rsid w:val="004F65CF"/>
    <w:rsid w:val="00506CC9"/>
    <w:rsid w:val="00514A37"/>
    <w:rsid w:val="00515D34"/>
    <w:rsid w:val="00524BDA"/>
    <w:rsid w:val="0052742C"/>
    <w:rsid w:val="00530485"/>
    <w:rsid w:val="00531011"/>
    <w:rsid w:val="00533989"/>
    <w:rsid w:val="005342BC"/>
    <w:rsid w:val="00543D1A"/>
    <w:rsid w:val="00547745"/>
    <w:rsid w:val="00547C31"/>
    <w:rsid w:val="00552668"/>
    <w:rsid w:val="005552CE"/>
    <w:rsid w:val="00562557"/>
    <w:rsid w:val="00565497"/>
    <w:rsid w:val="00565512"/>
    <w:rsid w:val="00577D4D"/>
    <w:rsid w:val="00586566"/>
    <w:rsid w:val="00595886"/>
    <w:rsid w:val="00596FF9"/>
    <w:rsid w:val="005A5469"/>
    <w:rsid w:val="005B0174"/>
    <w:rsid w:val="005B5DCE"/>
    <w:rsid w:val="005C1C7A"/>
    <w:rsid w:val="005C2464"/>
    <w:rsid w:val="005C460A"/>
    <w:rsid w:val="005C4BF5"/>
    <w:rsid w:val="005C5409"/>
    <w:rsid w:val="005C674D"/>
    <w:rsid w:val="005C7066"/>
    <w:rsid w:val="005D4402"/>
    <w:rsid w:val="005D5A18"/>
    <w:rsid w:val="005D655D"/>
    <w:rsid w:val="005E0979"/>
    <w:rsid w:val="005F1FE3"/>
    <w:rsid w:val="005F4235"/>
    <w:rsid w:val="00601D2C"/>
    <w:rsid w:val="006072DC"/>
    <w:rsid w:val="0061292F"/>
    <w:rsid w:val="006162D5"/>
    <w:rsid w:val="00617DEE"/>
    <w:rsid w:val="0062307B"/>
    <w:rsid w:val="00623FC4"/>
    <w:rsid w:val="00633B08"/>
    <w:rsid w:val="00633E85"/>
    <w:rsid w:val="00634FAE"/>
    <w:rsid w:val="00640287"/>
    <w:rsid w:val="0064075A"/>
    <w:rsid w:val="00653591"/>
    <w:rsid w:val="00655C4B"/>
    <w:rsid w:val="006578A6"/>
    <w:rsid w:val="0066072B"/>
    <w:rsid w:val="0066262D"/>
    <w:rsid w:val="00665720"/>
    <w:rsid w:val="0067187C"/>
    <w:rsid w:val="0067566B"/>
    <w:rsid w:val="00683707"/>
    <w:rsid w:val="00687AB2"/>
    <w:rsid w:val="00695E2D"/>
    <w:rsid w:val="006A1580"/>
    <w:rsid w:val="006A5365"/>
    <w:rsid w:val="006C7421"/>
    <w:rsid w:val="006D35F2"/>
    <w:rsid w:val="006D5995"/>
    <w:rsid w:val="006D72FD"/>
    <w:rsid w:val="006E3F7A"/>
    <w:rsid w:val="006E6B97"/>
    <w:rsid w:val="006F0E44"/>
    <w:rsid w:val="006F3BF2"/>
    <w:rsid w:val="006F3F6A"/>
    <w:rsid w:val="006F43AD"/>
    <w:rsid w:val="00721DE7"/>
    <w:rsid w:val="007230CC"/>
    <w:rsid w:val="00732DEE"/>
    <w:rsid w:val="007375CA"/>
    <w:rsid w:val="00743651"/>
    <w:rsid w:val="00747495"/>
    <w:rsid w:val="00750218"/>
    <w:rsid w:val="007514FA"/>
    <w:rsid w:val="007557CA"/>
    <w:rsid w:val="00760379"/>
    <w:rsid w:val="00763C3C"/>
    <w:rsid w:val="00766388"/>
    <w:rsid w:val="00767492"/>
    <w:rsid w:val="00771EE3"/>
    <w:rsid w:val="007734E1"/>
    <w:rsid w:val="00783247"/>
    <w:rsid w:val="00783E8A"/>
    <w:rsid w:val="00784256"/>
    <w:rsid w:val="00786559"/>
    <w:rsid w:val="00793437"/>
    <w:rsid w:val="007A05A8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6705"/>
    <w:rsid w:val="007F3087"/>
    <w:rsid w:val="00804AAE"/>
    <w:rsid w:val="00812B35"/>
    <w:rsid w:val="00817D97"/>
    <w:rsid w:val="0082028D"/>
    <w:rsid w:val="0082376F"/>
    <w:rsid w:val="00825B72"/>
    <w:rsid w:val="0082732A"/>
    <w:rsid w:val="008328C8"/>
    <w:rsid w:val="008349B4"/>
    <w:rsid w:val="00835511"/>
    <w:rsid w:val="00842098"/>
    <w:rsid w:val="00843C49"/>
    <w:rsid w:val="0084467E"/>
    <w:rsid w:val="00845340"/>
    <w:rsid w:val="008460E3"/>
    <w:rsid w:val="00851BFE"/>
    <w:rsid w:val="00853E17"/>
    <w:rsid w:val="00854223"/>
    <w:rsid w:val="008555C3"/>
    <w:rsid w:val="00864034"/>
    <w:rsid w:val="00870D80"/>
    <w:rsid w:val="0088195A"/>
    <w:rsid w:val="008844CE"/>
    <w:rsid w:val="0089745A"/>
    <w:rsid w:val="008A06FD"/>
    <w:rsid w:val="008A1D8B"/>
    <w:rsid w:val="008A4414"/>
    <w:rsid w:val="008A48E1"/>
    <w:rsid w:val="008B0966"/>
    <w:rsid w:val="008B1CE2"/>
    <w:rsid w:val="008C4238"/>
    <w:rsid w:val="008D054C"/>
    <w:rsid w:val="008D26B6"/>
    <w:rsid w:val="008D4620"/>
    <w:rsid w:val="008D4CA2"/>
    <w:rsid w:val="008E4602"/>
    <w:rsid w:val="008E647B"/>
    <w:rsid w:val="008F17AF"/>
    <w:rsid w:val="008F5655"/>
    <w:rsid w:val="00903682"/>
    <w:rsid w:val="00903F6D"/>
    <w:rsid w:val="009070FD"/>
    <w:rsid w:val="009135EA"/>
    <w:rsid w:val="00920D95"/>
    <w:rsid w:val="009227A5"/>
    <w:rsid w:val="00937A93"/>
    <w:rsid w:val="00944025"/>
    <w:rsid w:val="00945A7C"/>
    <w:rsid w:val="00953081"/>
    <w:rsid w:val="00956D9F"/>
    <w:rsid w:val="00976AD5"/>
    <w:rsid w:val="00977A7D"/>
    <w:rsid w:val="00983477"/>
    <w:rsid w:val="009A12C3"/>
    <w:rsid w:val="009A2107"/>
    <w:rsid w:val="009A6AD8"/>
    <w:rsid w:val="009B0245"/>
    <w:rsid w:val="009C133F"/>
    <w:rsid w:val="009C4792"/>
    <w:rsid w:val="009C6B4A"/>
    <w:rsid w:val="009E3753"/>
    <w:rsid w:val="009E3D5D"/>
    <w:rsid w:val="009F3725"/>
    <w:rsid w:val="00A02F02"/>
    <w:rsid w:val="00A04CCD"/>
    <w:rsid w:val="00A05570"/>
    <w:rsid w:val="00A10DF5"/>
    <w:rsid w:val="00A21499"/>
    <w:rsid w:val="00A26B8F"/>
    <w:rsid w:val="00A26B9A"/>
    <w:rsid w:val="00A27204"/>
    <w:rsid w:val="00A303DF"/>
    <w:rsid w:val="00A33C7A"/>
    <w:rsid w:val="00A34A62"/>
    <w:rsid w:val="00A353C6"/>
    <w:rsid w:val="00A3542C"/>
    <w:rsid w:val="00A35892"/>
    <w:rsid w:val="00A35FBE"/>
    <w:rsid w:val="00A479D3"/>
    <w:rsid w:val="00A50AA3"/>
    <w:rsid w:val="00A66448"/>
    <w:rsid w:val="00A76A5F"/>
    <w:rsid w:val="00A80A1C"/>
    <w:rsid w:val="00A83368"/>
    <w:rsid w:val="00A84CA2"/>
    <w:rsid w:val="00A87D5D"/>
    <w:rsid w:val="00A91F04"/>
    <w:rsid w:val="00AB050B"/>
    <w:rsid w:val="00AB0758"/>
    <w:rsid w:val="00AB0F4A"/>
    <w:rsid w:val="00AC0A48"/>
    <w:rsid w:val="00AC1A39"/>
    <w:rsid w:val="00AD0E06"/>
    <w:rsid w:val="00AE0854"/>
    <w:rsid w:val="00AE1432"/>
    <w:rsid w:val="00AE2B3C"/>
    <w:rsid w:val="00AE4737"/>
    <w:rsid w:val="00AE79D7"/>
    <w:rsid w:val="00AF573F"/>
    <w:rsid w:val="00AF73CD"/>
    <w:rsid w:val="00B05382"/>
    <w:rsid w:val="00B17FCD"/>
    <w:rsid w:val="00B20EEC"/>
    <w:rsid w:val="00B25CD5"/>
    <w:rsid w:val="00B37DD2"/>
    <w:rsid w:val="00B43AF7"/>
    <w:rsid w:val="00B453D9"/>
    <w:rsid w:val="00B468E5"/>
    <w:rsid w:val="00B47F1D"/>
    <w:rsid w:val="00B50391"/>
    <w:rsid w:val="00B573B8"/>
    <w:rsid w:val="00B5765D"/>
    <w:rsid w:val="00B6083B"/>
    <w:rsid w:val="00B6646B"/>
    <w:rsid w:val="00B70528"/>
    <w:rsid w:val="00B72E43"/>
    <w:rsid w:val="00B7304B"/>
    <w:rsid w:val="00B75F41"/>
    <w:rsid w:val="00B807FB"/>
    <w:rsid w:val="00B8233A"/>
    <w:rsid w:val="00B827B4"/>
    <w:rsid w:val="00B90F42"/>
    <w:rsid w:val="00B91E11"/>
    <w:rsid w:val="00B943E3"/>
    <w:rsid w:val="00BA0C49"/>
    <w:rsid w:val="00BA49F1"/>
    <w:rsid w:val="00BA65B6"/>
    <w:rsid w:val="00BC4DBE"/>
    <w:rsid w:val="00BC62BE"/>
    <w:rsid w:val="00BE0030"/>
    <w:rsid w:val="00BE21C4"/>
    <w:rsid w:val="00BE6E41"/>
    <w:rsid w:val="00C11E77"/>
    <w:rsid w:val="00C1362A"/>
    <w:rsid w:val="00C15BA6"/>
    <w:rsid w:val="00C17DC4"/>
    <w:rsid w:val="00C204D3"/>
    <w:rsid w:val="00C2374D"/>
    <w:rsid w:val="00C3578C"/>
    <w:rsid w:val="00C377AD"/>
    <w:rsid w:val="00C41555"/>
    <w:rsid w:val="00C4165D"/>
    <w:rsid w:val="00C50A3A"/>
    <w:rsid w:val="00C53112"/>
    <w:rsid w:val="00C53D2E"/>
    <w:rsid w:val="00C65894"/>
    <w:rsid w:val="00C71250"/>
    <w:rsid w:val="00C72B5F"/>
    <w:rsid w:val="00C85242"/>
    <w:rsid w:val="00C91B4D"/>
    <w:rsid w:val="00CA158E"/>
    <w:rsid w:val="00CA5D64"/>
    <w:rsid w:val="00CB1792"/>
    <w:rsid w:val="00CC0839"/>
    <w:rsid w:val="00CD6802"/>
    <w:rsid w:val="00CE009C"/>
    <w:rsid w:val="00D01A29"/>
    <w:rsid w:val="00D10AAF"/>
    <w:rsid w:val="00D14F1F"/>
    <w:rsid w:val="00D16264"/>
    <w:rsid w:val="00D2120C"/>
    <w:rsid w:val="00D34C38"/>
    <w:rsid w:val="00D51B08"/>
    <w:rsid w:val="00D70CE8"/>
    <w:rsid w:val="00D926C2"/>
    <w:rsid w:val="00D97F6A"/>
    <w:rsid w:val="00DA24D3"/>
    <w:rsid w:val="00DB12FC"/>
    <w:rsid w:val="00DB2734"/>
    <w:rsid w:val="00DB6876"/>
    <w:rsid w:val="00DC316E"/>
    <w:rsid w:val="00DC3DAA"/>
    <w:rsid w:val="00DC6075"/>
    <w:rsid w:val="00DC7D72"/>
    <w:rsid w:val="00DD55E6"/>
    <w:rsid w:val="00DD59EF"/>
    <w:rsid w:val="00DE18D4"/>
    <w:rsid w:val="00DE3B6E"/>
    <w:rsid w:val="00DF0899"/>
    <w:rsid w:val="00DF63DF"/>
    <w:rsid w:val="00DF7A75"/>
    <w:rsid w:val="00E02D66"/>
    <w:rsid w:val="00E04B8E"/>
    <w:rsid w:val="00E11775"/>
    <w:rsid w:val="00E13983"/>
    <w:rsid w:val="00E18360"/>
    <w:rsid w:val="00E20F82"/>
    <w:rsid w:val="00E21250"/>
    <w:rsid w:val="00E22A8C"/>
    <w:rsid w:val="00E24E59"/>
    <w:rsid w:val="00E26351"/>
    <w:rsid w:val="00E33AB4"/>
    <w:rsid w:val="00E35138"/>
    <w:rsid w:val="00E37097"/>
    <w:rsid w:val="00E44554"/>
    <w:rsid w:val="00E449EC"/>
    <w:rsid w:val="00E4585D"/>
    <w:rsid w:val="00E54092"/>
    <w:rsid w:val="00E6211F"/>
    <w:rsid w:val="00E63D18"/>
    <w:rsid w:val="00E752A0"/>
    <w:rsid w:val="00E761BF"/>
    <w:rsid w:val="00E9363B"/>
    <w:rsid w:val="00E93CB7"/>
    <w:rsid w:val="00EB4816"/>
    <w:rsid w:val="00EB6955"/>
    <w:rsid w:val="00EB6B2E"/>
    <w:rsid w:val="00EC5ADE"/>
    <w:rsid w:val="00ED15D3"/>
    <w:rsid w:val="00ED214D"/>
    <w:rsid w:val="00ED45F8"/>
    <w:rsid w:val="00ED5858"/>
    <w:rsid w:val="00ED5C85"/>
    <w:rsid w:val="00EE2C12"/>
    <w:rsid w:val="00EE3041"/>
    <w:rsid w:val="00EF1C5A"/>
    <w:rsid w:val="00EF2F12"/>
    <w:rsid w:val="00EF3C58"/>
    <w:rsid w:val="00F06CC7"/>
    <w:rsid w:val="00F1709E"/>
    <w:rsid w:val="00F171C8"/>
    <w:rsid w:val="00F17C89"/>
    <w:rsid w:val="00F23519"/>
    <w:rsid w:val="00F27F7C"/>
    <w:rsid w:val="00F3079F"/>
    <w:rsid w:val="00F3211A"/>
    <w:rsid w:val="00F373E9"/>
    <w:rsid w:val="00F419CB"/>
    <w:rsid w:val="00F5118F"/>
    <w:rsid w:val="00F53087"/>
    <w:rsid w:val="00F53612"/>
    <w:rsid w:val="00F67225"/>
    <w:rsid w:val="00F732C2"/>
    <w:rsid w:val="00F85C55"/>
    <w:rsid w:val="00F908F5"/>
    <w:rsid w:val="00F96279"/>
    <w:rsid w:val="00F97B28"/>
    <w:rsid w:val="00FA6EFD"/>
    <w:rsid w:val="00FB0B15"/>
    <w:rsid w:val="00FB53A5"/>
    <w:rsid w:val="00FB6E3B"/>
    <w:rsid w:val="00FC710A"/>
    <w:rsid w:val="00FE06A7"/>
    <w:rsid w:val="00FF5264"/>
    <w:rsid w:val="01AAA6B1"/>
    <w:rsid w:val="0410FA2E"/>
    <w:rsid w:val="05ECB6FB"/>
    <w:rsid w:val="086F2D31"/>
    <w:rsid w:val="08914399"/>
    <w:rsid w:val="09E6EBDA"/>
    <w:rsid w:val="0A6B0E44"/>
    <w:rsid w:val="0C4BF4E8"/>
    <w:rsid w:val="0CF3C35F"/>
    <w:rsid w:val="0D2E0C05"/>
    <w:rsid w:val="0D36DEC8"/>
    <w:rsid w:val="0D9974B1"/>
    <w:rsid w:val="0E7D4A4E"/>
    <w:rsid w:val="0EFA7868"/>
    <w:rsid w:val="0F519C6E"/>
    <w:rsid w:val="1091AD61"/>
    <w:rsid w:val="11250641"/>
    <w:rsid w:val="1130D88E"/>
    <w:rsid w:val="11459BAD"/>
    <w:rsid w:val="12470AC6"/>
    <w:rsid w:val="124C02F4"/>
    <w:rsid w:val="136304E3"/>
    <w:rsid w:val="1438096B"/>
    <w:rsid w:val="145ED788"/>
    <w:rsid w:val="14CC3793"/>
    <w:rsid w:val="14D56708"/>
    <w:rsid w:val="14E13955"/>
    <w:rsid w:val="1579B109"/>
    <w:rsid w:val="157CAB41"/>
    <w:rsid w:val="157EAB88"/>
    <w:rsid w:val="169AA5A5"/>
    <w:rsid w:val="17DC1AB4"/>
    <w:rsid w:val="17EB58F4"/>
    <w:rsid w:val="19235F2B"/>
    <w:rsid w:val="1CD3BFF2"/>
    <w:rsid w:val="1D49B8FA"/>
    <w:rsid w:val="1E42BFB3"/>
    <w:rsid w:val="1F997A7D"/>
    <w:rsid w:val="1FFFEE97"/>
    <w:rsid w:val="209A2F8C"/>
    <w:rsid w:val="20AFBEB1"/>
    <w:rsid w:val="220D2F27"/>
    <w:rsid w:val="22D11B3F"/>
    <w:rsid w:val="23BD5F8D"/>
    <w:rsid w:val="24FFE652"/>
    <w:rsid w:val="25248B44"/>
    <w:rsid w:val="271F0035"/>
    <w:rsid w:val="2763A7AD"/>
    <w:rsid w:val="2797D304"/>
    <w:rsid w:val="27F1AD45"/>
    <w:rsid w:val="296F7B20"/>
    <w:rsid w:val="29A70AAA"/>
    <w:rsid w:val="29E39E59"/>
    <w:rsid w:val="2A89E064"/>
    <w:rsid w:val="2CDEAB6C"/>
    <w:rsid w:val="2CF7D3C9"/>
    <w:rsid w:val="2D35D047"/>
    <w:rsid w:val="2D873F3F"/>
    <w:rsid w:val="2F230FA0"/>
    <w:rsid w:val="2FFCBF2A"/>
    <w:rsid w:val="304508A3"/>
    <w:rsid w:val="312AF138"/>
    <w:rsid w:val="34425845"/>
    <w:rsid w:val="34B74A0B"/>
    <w:rsid w:val="34E9BD51"/>
    <w:rsid w:val="35E30D19"/>
    <w:rsid w:val="36D549D5"/>
    <w:rsid w:val="38294B99"/>
    <w:rsid w:val="3951B4B5"/>
    <w:rsid w:val="39F0366E"/>
    <w:rsid w:val="3BBE1925"/>
    <w:rsid w:val="3BC8AA1D"/>
    <w:rsid w:val="3C58537D"/>
    <w:rsid w:val="3C960ED5"/>
    <w:rsid w:val="3CB86C27"/>
    <w:rsid w:val="3CF7F877"/>
    <w:rsid w:val="3F6B3A2D"/>
    <w:rsid w:val="3F81BEAB"/>
    <w:rsid w:val="3FA2BE89"/>
    <w:rsid w:val="40E0CDB3"/>
    <w:rsid w:val="41070A8E"/>
    <w:rsid w:val="4155F60D"/>
    <w:rsid w:val="427306A1"/>
    <w:rsid w:val="432DC1BC"/>
    <w:rsid w:val="440C2BAA"/>
    <w:rsid w:val="44A918A6"/>
    <w:rsid w:val="451DE6F5"/>
    <w:rsid w:val="469E195A"/>
    <w:rsid w:val="46A39F02"/>
    <w:rsid w:val="47A20EF8"/>
    <w:rsid w:val="47BA25A4"/>
    <w:rsid w:val="47FC213B"/>
    <w:rsid w:val="481AF74B"/>
    <w:rsid w:val="491FF10F"/>
    <w:rsid w:val="496676BE"/>
    <w:rsid w:val="4B02471F"/>
    <w:rsid w:val="4B492304"/>
    <w:rsid w:val="4BEAFCD4"/>
    <w:rsid w:val="4C7E8A7F"/>
    <w:rsid w:val="4C95ED8C"/>
    <w:rsid w:val="4D2A7FB2"/>
    <w:rsid w:val="4D45E880"/>
    <w:rsid w:val="4E2EDAA3"/>
    <w:rsid w:val="4EAAD188"/>
    <w:rsid w:val="4F7F3736"/>
    <w:rsid w:val="4FC9EB72"/>
    <w:rsid w:val="4FD5BDBF"/>
    <w:rsid w:val="507D8942"/>
    <w:rsid w:val="50A5459A"/>
    <w:rsid w:val="520ECE12"/>
    <w:rsid w:val="524B6BF9"/>
    <w:rsid w:val="539BEB7C"/>
    <w:rsid w:val="5564CF47"/>
    <w:rsid w:val="5666032D"/>
    <w:rsid w:val="567DB487"/>
    <w:rsid w:val="56964BDC"/>
    <w:rsid w:val="5731380A"/>
    <w:rsid w:val="581B04E4"/>
    <w:rsid w:val="58C97FDC"/>
    <w:rsid w:val="58D5FD24"/>
    <w:rsid w:val="5B51D34D"/>
    <w:rsid w:val="5C3A5CCA"/>
    <w:rsid w:val="5C4E4181"/>
    <w:rsid w:val="5D8695C1"/>
    <w:rsid w:val="5DEA7689"/>
    <w:rsid w:val="5E039EE6"/>
    <w:rsid w:val="5E819B48"/>
    <w:rsid w:val="5ED5234A"/>
    <w:rsid w:val="61657AA3"/>
    <w:rsid w:val="61BB9B56"/>
    <w:rsid w:val="61D126D1"/>
    <w:rsid w:val="63FEDC89"/>
    <w:rsid w:val="6472E06A"/>
    <w:rsid w:val="650B6A2C"/>
    <w:rsid w:val="658EDA87"/>
    <w:rsid w:val="65CB745C"/>
    <w:rsid w:val="66A51EBB"/>
    <w:rsid w:val="66BF935D"/>
    <w:rsid w:val="68AE86D3"/>
    <w:rsid w:val="69B11898"/>
    <w:rsid w:val="6A9C1D53"/>
    <w:rsid w:val="6CE30C9F"/>
    <w:rsid w:val="6CFCEC3C"/>
    <w:rsid w:val="6D67F08E"/>
    <w:rsid w:val="6E54F49E"/>
    <w:rsid w:val="6F8A0D93"/>
    <w:rsid w:val="6FCE93FE"/>
    <w:rsid w:val="701D04D7"/>
    <w:rsid w:val="713EFB5A"/>
    <w:rsid w:val="73096689"/>
    <w:rsid w:val="73123F12"/>
    <w:rsid w:val="73CD2AFC"/>
    <w:rsid w:val="74111B76"/>
    <w:rsid w:val="745E3C59"/>
    <w:rsid w:val="75C08F26"/>
    <w:rsid w:val="77295D52"/>
    <w:rsid w:val="7748BC38"/>
    <w:rsid w:val="781C9636"/>
    <w:rsid w:val="7A93473B"/>
    <w:rsid w:val="7B20A72A"/>
    <w:rsid w:val="7DB532B4"/>
    <w:rsid w:val="7DFB07CE"/>
    <w:rsid w:val="7FFADB3E"/>
    <w:rsid w:val="7FFE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aliases w:val="Kop1"/>
    <w:basedOn w:val="Standaard"/>
    <w:next w:val="Standaard"/>
    <w:link w:val="Kop1Char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aliases w:val="Kop2"/>
    <w:basedOn w:val="Standaard"/>
    <w:next w:val="Standaard"/>
    <w:link w:val="Kop2Char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64075A"/>
    <w:pPr>
      <w:tabs>
        <w:tab w:val="left" w:pos="998"/>
        <w:tab w:val="num" w:pos="1152"/>
      </w:tabs>
      <w:spacing w:before="240" w:after="60" w:line="250" w:lineRule="atLeast"/>
      <w:ind w:left="1152" w:hanging="1152"/>
      <w:jc w:val="both"/>
      <w:outlineLvl w:val="5"/>
    </w:pPr>
    <w:rPr>
      <w:rFonts w:ascii="Times New Roman" w:hAnsi="Times New Roman"/>
      <w:i/>
      <w:sz w:val="22"/>
      <w:szCs w:val="20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64075A"/>
    <w:pPr>
      <w:tabs>
        <w:tab w:val="left" w:pos="998"/>
        <w:tab w:val="num" w:pos="1296"/>
      </w:tabs>
      <w:spacing w:before="240" w:after="60" w:line="250" w:lineRule="atLeast"/>
      <w:ind w:left="1296" w:hanging="1296"/>
      <w:jc w:val="both"/>
      <w:outlineLvl w:val="6"/>
    </w:pPr>
    <w:rPr>
      <w:szCs w:val="20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64075A"/>
    <w:pPr>
      <w:tabs>
        <w:tab w:val="left" w:pos="998"/>
        <w:tab w:val="num" w:pos="1440"/>
      </w:tabs>
      <w:spacing w:before="240" w:after="60" w:line="250" w:lineRule="atLeast"/>
      <w:ind w:left="1440" w:hanging="1440"/>
      <w:jc w:val="both"/>
      <w:outlineLvl w:val="7"/>
    </w:pPr>
    <w:rPr>
      <w:i/>
      <w:szCs w:val="20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64075A"/>
    <w:pPr>
      <w:tabs>
        <w:tab w:val="left" w:pos="998"/>
        <w:tab w:val="num" w:pos="1584"/>
      </w:tabs>
      <w:spacing w:before="240" w:after="60" w:line="250" w:lineRule="atLeast"/>
      <w:ind w:left="1584" w:hanging="1584"/>
      <w:jc w:val="both"/>
      <w:outlineLvl w:val="8"/>
    </w:pPr>
    <w:rPr>
      <w:b/>
      <w:i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17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17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17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8328C8"/>
    <w:pPr>
      <w:tabs>
        <w:tab w:val="left" w:pos="567"/>
        <w:tab w:val="left" w:pos="5727"/>
      </w:tabs>
      <w:spacing w:before="284"/>
    </w:pPr>
    <w:rPr>
      <w:b/>
      <w:bCs/>
    </w:r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16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aliases w:val="Kop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aliases w:val="Kop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8A4414"/>
    <w:rPr>
      <w:rFonts w:ascii="Arial" w:hAnsi="Arial"/>
      <w:sz w:val="18"/>
      <w:szCs w:val="24"/>
    </w:rPr>
  </w:style>
  <w:style w:type="character" w:customStyle="1" w:styleId="Kop6Char">
    <w:name w:val="Kop 6 Char"/>
    <w:basedOn w:val="Standaardalinea-lettertype"/>
    <w:link w:val="Kop6"/>
    <w:semiHidden/>
    <w:rsid w:val="0064075A"/>
    <w:rPr>
      <w:i/>
      <w:sz w:val="22"/>
    </w:rPr>
  </w:style>
  <w:style w:type="character" w:customStyle="1" w:styleId="Kop7Char">
    <w:name w:val="Kop 7 Char"/>
    <w:basedOn w:val="Standaardalinea-lettertype"/>
    <w:link w:val="Kop7"/>
    <w:semiHidden/>
    <w:rsid w:val="0064075A"/>
    <w:rPr>
      <w:rFonts w:ascii="Arial" w:hAnsi="Arial"/>
      <w:sz w:val="18"/>
    </w:rPr>
  </w:style>
  <w:style w:type="character" w:customStyle="1" w:styleId="Kop8Char">
    <w:name w:val="Kop 8 Char"/>
    <w:basedOn w:val="Standaardalinea-lettertype"/>
    <w:link w:val="Kop8"/>
    <w:semiHidden/>
    <w:rsid w:val="0064075A"/>
    <w:rPr>
      <w:rFonts w:ascii="Arial" w:hAnsi="Arial"/>
      <w:i/>
      <w:sz w:val="18"/>
    </w:rPr>
  </w:style>
  <w:style w:type="character" w:customStyle="1" w:styleId="Kop9Char">
    <w:name w:val="Kop 9 Char"/>
    <w:basedOn w:val="Standaardalinea-lettertype"/>
    <w:link w:val="Kop9"/>
    <w:semiHidden/>
    <w:rsid w:val="0064075A"/>
    <w:rPr>
      <w:rFonts w:ascii="Arial" w:hAnsi="Arial"/>
      <w:b/>
      <w:i/>
      <w:sz w:val="18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713E415C36204AA34AB583208AC0AF" ma:contentTypeVersion="4" ma:contentTypeDescription="Create a new document." ma:contentTypeScope="" ma:versionID="4eb24fefa4115564e2fa899481dd2e50">
  <xsd:schema xmlns:xsd="http://www.w3.org/2001/XMLSchema" xmlns:xs="http://www.w3.org/2001/XMLSchema" xmlns:p="http://schemas.microsoft.com/office/2006/metadata/properties" xmlns:ns2="ded70345-2802-4139-85b2-9caaffca134e" targetNamespace="http://schemas.microsoft.com/office/2006/metadata/properties" ma:root="true" ma:fieldsID="bc72232603c8ea256a835f6bc87cef31" ns2:_="">
    <xsd:import namespace="ded70345-2802-4139-85b2-9caaffca13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70345-2802-4139-85b2-9caaffca13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C73213-A22A-4BF9-9B69-D9AA06914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d70345-2802-4139-85b2-9caaffca1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31605-D4EF-4EA7-B54A-7C83B56E00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99900-0E91-4F47-8AA7-ACCF6940A2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D7C089-BDE5-4049-89F4-09873836388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39</TotalTime>
  <Pages>1</Pages>
  <Words>66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ALO2401R001</vt:lpstr>
    </vt:vector>
  </TitlesOfParts>
  <Manager/>
  <Company>van Zanten Raadgevende ingenieurs bv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ALO2401R001</dc:title>
  <dc:subject>ALO2401</dc:subject>
  <dc:creator>CM Noteboom</dc:creator>
  <cp:keywords/>
  <dc:description>R001</dc:description>
  <cp:lastModifiedBy>Mark Thijs</cp:lastModifiedBy>
  <cp:revision>5</cp:revision>
  <cp:lastPrinted>2024-04-10T12:43:00Z</cp:lastPrinted>
  <dcterms:created xsi:type="dcterms:W3CDTF">2024-04-19T13:37:00Z</dcterms:created>
  <dcterms:modified xsi:type="dcterms:W3CDTF">2024-04-19T15:03:00Z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ContentTypeId">
    <vt:lpwstr>0x01010004713E415C36204AA34AB583208AC0AF</vt:lpwstr>
  </property>
  <property fmtid="{D5CDD505-2E9C-101B-9397-08002B2CF9AE}" pid="4" name="ZRI Documentdatum">
    <vt:lpwstr>18-04-2024</vt:lpwstr>
  </property>
  <property fmtid="{D5CDD505-2E9C-101B-9397-08002B2CF9AE}" pid="5" name="ZRI ConceptText">
    <vt:lpwstr/>
  </property>
</Properties>
</file>